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9DFC0" w14:textId="24C6C0FE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</w:t>
      </w:r>
      <w:r w:rsidR="00AF1912">
        <w:rPr>
          <w:rFonts w:eastAsia="游明朝" w:cs="Arial" w:hint="eastAsia"/>
          <w:b/>
          <w:sz w:val="24"/>
          <w:lang w:val="en-US" w:eastAsia="ja-JP"/>
        </w:rPr>
        <w:t>8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824703">
        <w:rPr>
          <w:rFonts w:cs="Arial"/>
          <w:b/>
          <w:sz w:val="24"/>
          <w:lang w:val="en-US" w:eastAsia="zh-CN"/>
        </w:rPr>
        <w:t>3</w:t>
      </w:r>
      <w:r w:rsidR="00240F96">
        <w:rPr>
          <w:rFonts w:eastAsia="游明朝" w:cs="Arial" w:hint="eastAsia"/>
          <w:b/>
          <w:sz w:val="24"/>
          <w:lang w:val="en-US" w:eastAsia="ja-JP"/>
        </w:rPr>
        <w:t>1</w:t>
      </w:r>
      <w:r w:rsidR="00240F96">
        <w:rPr>
          <w:rFonts w:eastAsia="游明朝" w:cs="Arial"/>
          <w:b/>
          <w:sz w:val="24"/>
          <w:lang w:val="en-US" w:eastAsia="ja-JP"/>
        </w:rPr>
        <w:t>1429</w:t>
      </w:r>
    </w:p>
    <w:p w14:paraId="48F986B7" w14:textId="064E3AE7" w:rsidR="00D11B2F" w:rsidRDefault="00124D05" w:rsidP="00D11B2F">
      <w:pPr>
        <w:pStyle w:val="a3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rFonts w:cs="Arial"/>
          <w:sz w:val="24"/>
          <w:szCs w:val="24"/>
          <w:lang w:eastAsia="zh-CN"/>
        </w:rPr>
        <w:t>Toulouse, France</w:t>
      </w:r>
      <w:r w:rsidR="008E6043" w:rsidRPr="00062030">
        <w:rPr>
          <w:rFonts w:cs="Arial"/>
          <w:sz w:val="24"/>
          <w:szCs w:val="24"/>
          <w:lang w:eastAsia="zh-CN"/>
        </w:rPr>
        <w:t xml:space="preserve">, </w:t>
      </w:r>
      <w:r w:rsidR="00CB3F91">
        <w:rPr>
          <w:rFonts w:cs="Arial"/>
          <w:sz w:val="24"/>
          <w:szCs w:val="24"/>
          <w:lang w:eastAsia="zh-CN"/>
        </w:rPr>
        <w:t>21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8E6043" w:rsidRPr="00062030">
        <w:rPr>
          <w:rFonts w:cs="Arial"/>
          <w:sz w:val="24"/>
          <w:szCs w:val="24"/>
          <w:lang w:eastAsia="zh-CN"/>
        </w:rPr>
        <w:t xml:space="preserve"> –</w:t>
      </w:r>
      <w:r w:rsidR="00CE4BAD">
        <w:rPr>
          <w:rFonts w:cs="Arial"/>
          <w:sz w:val="24"/>
          <w:szCs w:val="24"/>
          <w:lang w:eastAsia="zh-CN"/>
        </w:rPr>
        <w:t xml:space="preserve"> </w:t>
      </w:r>
      <w:r w:rsidR="008E6043" w:rsidRPr="00062030">
        <w:rPr>
          <w:rFonts w:cs="Arial"/>
          <w:sz w:val="24"/>
          <w:szCs w:val="24"/>
          <w:lang w:eastAsia="zh-CN"/>
        </w:rPr>
        <w:t>2</w:t>
      </w:r>
      <w:r w:rsidR="00527E36">
        <w:rPr>
          <w:rFonts w:cs="Arial"/>
          <w:sz w:val="24"/>
          <w:szCs w:val="24"/>
          <w:lang w:eastAsia="zh-CN"/>
        </w:rPr>
        <w:t>5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CE4BAD">
        <w:rPr>
          <w:rFonts w:cs="Arial"/>
          <w:sz w:val="24"/>
          <w:szCs w:val="24"/>
          <w:lang w:eastAsia="zh-CN"/>
        </w:rPr>
        <w:t xml:space="preserve"> A</w:t>
      </w:r>
      <w:r>
        <w:rPr>
          <w:rFonts w:cs="Arial"/>
          <w:sz w:val="24"/>
          <w:szCs w:val="24"/>
          <w:lang w:eastAsia="zh-CN"/>
        </w:rPr>
        <w:t>ugust</w:t>
      </w:r>
      <w:r w:rsidR="008E6043" w:rsidRPr="00062030">
        <w:rPr>
          <w:rFonts w:cs="Arial"/>
          <w:sz w:val="24"/>
          <w:szCs w:val="24"/>
          <w:lang w:eastAsia="zh-CN"/>
        </w:rPr>
        <w:t xml:space="preserve">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A193844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proofErr w:type="gramStart"/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</w:t>
      </w:r>
      <w:proofErr w:type="gramEnd"/>
      <w:r w:rsidR="00CA18E5">
        <w:rPr>
          <w:rFonts w:ascii="Arial" w:hAnsi="Arial" w:cs="Arial"/>
          <w:bCs/>
          <w:lang w:val="en-US"/>
        </w:rPr>
        <w:t>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3FF9E5B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Rel-16 (EN-DC)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6B214033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8E6043">
        <w:rPr>
          <w:rFonts w:ascii="Arial" w:hAnsi="Arial" w:cs="Arial"/>
          <w:b/>
          <w:bCs/>
          <w:lang w:val="en-US"/>
        </w:rPr>
        <w:t xml:space="preserve"> </w:t>
      </w:r>
      <w:r w:rsidR="00AF1912">
        <w:rPr>
          <w:rFonts w:ascii="Arial" w:hAnsi="Arial" w:cs="Arial"/>
          <w:lang w:val="en-US"/>
        </w:rPr>
        <w:t>KDDI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4428BFD" w14:textId="42F76C3F" w:rsidR="0004180A" w:rsidRPr="00B21211" w:rsidRDefault="00E84BBA" w:rsidP="0004180A">
      <w:pPr>
        <w:pStyle w:val="TAL"/>
        <w:spacing w:afterLines="50" w:after="120"/>
        <w:rPr>
          <w:rFonts w:eastAsia="Arial Unicode MS" w:cs="Arial"/>
          <w:szCs w:val="18"/>
          <w:lang w:eastAsia="zh-CN"/>
        </w:rPr>
      </w:pPr>
      <w:r w:rsidRPr="00B21211">
        <w:rPr>
          <w:rFonts w:eastAsia="Arial Unicode MS" w:cs="Arial"/>
          <w:bCs/>
          <w:iCs/>
          <w:szCs w:val="18"/>
          <w:lang w:eastAsia="zh-CN"/>
        </w:rPr>
        <w:t xml:space="preserve">The UE capability </w:t>
      </w:r>
      <w:r w:rsidR="00414D99" w:rsidRPr="00B21211">
        <w:rPr>
          <w:rFonts w:eastAsia="Arial Unicode MS" w:cs="Arial"/>
          <w:b/>
          <w:i/>
          <w:szCs w:val="18"/>
          <w:lang w:eastAsia="zh-CN"/>
        </w:rPr>
        <w:t>“</w:t>
      </w:r>
      <w:r w:rsidR="0004180A" w:rsidRPr="00B21211">
        <w:rPr>
          <w:rFonts w:eastAsia="Arial Unicode MS" w:cs="Arial"/>
          <w:b/>
          <w:i/>
          <w:szCs w:val="18"/>
          <w:lang w:eastAsia="zh-CN"/>
        </w:rPr>
        <w:t>interBandMRDC-WithOverlapDL-Bands-r16</w:t>
      </w:r>
      <w:r w:rsidRPr="00B21211">
        <w:rPr>
          <w:rFonts w:eastAsia="Arial Unicode MS" w:cs="Arial"/>
          <w:b/>
          <w:i/>
          <w:szCs w:val="18"/>
          <w:lang w:eastAsia="zh-CN"/>
        </w:rPr>
        <w:t>”</w:t>
      </w:r>
      <w:r w:rsidR="0004180A" w:rsidRPr="00B21211">
        <w:rPr>
          <w:rFonts w:eastAsia="Arial Unicode MS" w:cs="Arial"/>
          <w:szCs w:val="18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B21211">
        <w:rPr>
          <w:rFonts w:eastAsia="Arial Unicode MS" w:cs="Arial"/>
          <w:szCs w:val="18"/>
          <w:lang w:eastAsia="zh-CN"/>
        </w:rPr>
        <w:t xml:space="preserve"> bands, while</w:t>
      </w:r>
      <w:r w:rsidR="0004180A" w:rsidRPr="00B21211">
        <w:rPr>
          <w:rFonts w:eastAsia="Arial Unicode MS" w:cs="Arial"/>
          <w:szCs w:val="18"/>
          <w:lang w:eastAsia="zh-CN"/>
        </w:rPr>
        <w:t xml:space="preserve"> the UE capability to support non-collocated deployment for TDD-TDD intra-band NR-CA is </w:t>
      </w:r>
      <w:r w:rsidR="00E0357E" w:rsidRPr="00B21211">
        <w:rPr>
          <w:rFonts w:eastAsia="Arial Unicode MS" w:cs="Arial"/>
          <w:szCs w:val="18"/>
          <w:lang w:eastAsia="zh-CN"/>
        </w:rPr>
        <w:t xml:space="preserve">being </w:t>
      </w:r>
      <w:r w:rsidR="0004180A" w:rsidRPr="00B21211">
        <w:rPr>
          <w:rFonts w:eastAsia="Arial Unicode MS" w:cs="Arial"/>
          <w:szCs w:val="18"/>
          <w:lang w:eastAsia="zh-CN"/>
        </w:rPr>
        <w:t>discussed in Rel-18.</w:t>
      </w:r>
    </w:p>
    <w:p w14:paraId="2188A3FA" w14:textId="133B4B0C" w:rsidR="00484771" w:rsidRPr="00B21211" w:rsidRDefault="00043692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18"/>
          <w:szCs w:val="18"/>
          <w:lang w:eastAsia="zh-CN"/>
        </w:rPr>
      </w:pPr>
      <w:r w:rsidRPr="001C37BC">
        <w:rPr>
          <w:rFonts w:ascii="Arial" w:eastAsia="Arial Unicode MS" w:hAnsi="Arial" w:cs="Arial"/>
          <w:b/>
          <w:bCs/>
          <w:sz w:val="18"/>
          <w:szCs w:val="18"/>
          <w:lang w:eastAsia="zh-CN"/>
        </w:rPr>
        <w:t>1)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[New UE </w:t>
      </w:r>
      <w:r w:rsidR="00407338">
        <w:rPr>
          <w:rFonts w:ascii="Arial" w:eastAsia="Arial Unicode MS" w:hAnsi="Arial" w:cs="Arial"/>
          <w:sz w:val="18"/>
          <w:szCs w:val="18"/>
          <w:lang w:eastAsia="zh-CN"/>
        </w:rPr>
        <w:t>c</w:t>
      </w:r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>apability]</w:t>
      </w:r>
      <w:r w:rsidR="00BC1A74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>During RAN4#</w:t>
      </w:r>
      <w:r w:rsidR="00564DA0" w:rsidRPr="00B21211">
        <w:rPr>
          <w:rFonts w:ascii="Arial" w:eastAsia="Arial Unicode MS" w:hAnsi="Arial" w:cs="Arial"/>
          <w:sz w:val="18"/>
          <w:szCs w:val="18"/>
          <w:lang w:eastAsia="zh-CN"/>
        </w:rPr>
        <w:t>107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meeting, RAN4 concluded a </w:t>
      </w:r>
      <w:r w:rsidR="00381321" w:rsidRPr="00B21211">
        <w:rPr>
          <w:rFonts w:ascii="Arial" w:eastAsia="Arial Unicode MS" w:hAnsi="Arial" w:cs="Arial"/>
          <w:sz w:val="18"/>
          <w:szCs w:val="18"/>
          <w:lang w:eastAsia="zh-CN"/>
        </w:rPr>
        <w:t>separate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new</w:t>
      </w:r>
      <w:r w:rsidR="00235A6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capa</w:t>
      </w:r>
      <w:r w:rsidR="00B954CB" w:rsidRPr="00B21211">
        <w:rPr>
          <w:rFonts w:ascii="Arial" w:eastAsia="Arial Unicode MS" w:hAnsi="Arial" w:cs="Arial"/>
          <w:sz w:val="18"/>
          <w:szCs w:val="18"/>
          <w:lang w:eastAsia="zh-CN"/>
        </w:rPr>
        <w:t>bility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>signalling is needed, which is to indicate</w:t>
      </w:r>
      <w:r w:rsidR="0004180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the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UE supports TDD-TDD intra-band non-collocated </w:t>
      </w:r>
      <w:r w:rsidR="0004180A" w:rsidRPr="00B21211">
        <w:rPr>
          <w:rFonts w:ascii="Arial" w:eastAsia="Arial Unicode MS" w:hAnsi="Arial" w:cs="Arial"/>
          <w:sz w:val="18"/>
          <w:szCs w:val="18"/>
          <w:lang w:eastAsia="zh-CN"/>
        </w:rPr>
        <w:t>NR carrier aggregation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operation with </w:t>
      </w:r>
      <w:r w:rsidR="00423EEA" w:rsidRPr="00B21211">
        <w:rPr>
          <w:rFonts w:ascii="Arial" w:eastAsia="Arial Unicode MS" w:hAnsi="Arial" w:cs="Arial"/>
          <w:sz w:val="18"/>
          <w:szCs w:val="18"/>
          <w:lang w:eastAsia="zh-CN"/>
        </w:rPr>
        <w:t>MTTD/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MRTD </w:t>
      </w:r>
      <w:r w:rsidR="00423EE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requirements </w:t>
      </w:r>
      <w:r w:rsidR="0048477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according to Table 7.6.4-2 in 38.133 and UE RF requirements for intra-band non-collocated </w:t>
      </w:r>
      <w:r w:rsidR="00E5730B" w:rsidRPr="00B21211">
        <w:rPr>
          <w:rFonts w:ascii="Arial" w:eastAsia="Arial Unicode MS" w:hAnsi="Arial" w:cs="Arial"/>
          <w:sz w:val="18"/>
          <w:szCs w:val="18"/>
          <w:lang w:eastAsia="zh-CN"/>
        </w:rPr>
        <w:t>NR-</w:t>
      </w:r>
      <w:r w:rsidR="00484771"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CA in 7.10A in 38.101-1.</w:t>
      </w:r>
    </w:p>
    <w:p w14:paraId="2FBDA18B" w14:textId="26FD6A08" w:rsidR="00484771" w:rsidRPr="00B21211" w:rsidRDefault="00484771" w:rsidP="00043692">
      <w:pPr>
        <w:spacing w:after="0"/>
        <w:textAlignment w:val="auto"/>
        <w:rPr>
          <w:rFonts w:ascii="Arial" w:eastAsia="Arial Unicode MS" w:hAnsi="Arial" w:cs="Arial"/>
          <w:color w:val="FF0000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If the capability is not reported, the UE supports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TDD-TDD intra-band NR carrier aggregation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operation with </w:t>
      </w:r>
      <w:r w:rsidR="007C4E43" w:rsidRPr="00B21211">
        <w:rPr>
          <w:rFonts w:ascii="Arial" w:eastAsia="Arial Unicode MS" w:hAnsi="Arial" w:cs="Arial"/>
          <w:sz w:val="18"/>
          <w:szCs w:val="18"/>
          <w:lang w:eastAsia="zh-CN"/>
        </w:rPr>
        <w:t>MTTD/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MRTD according to Table 7.6.4-1 in 38.133 and </w:t>
      </w:r>
      <w:r w:rsidR="007D7818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UE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RF requirements</w:t>
      </w:r>
      <w:r w:rsidR="00816ED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for intra-band </w:t>
      </w:r>
      <w:r w:rsidR="00E5730B" w:rsidRPr="00B21211">
        <w:rPr>
          <w:rFonts w:ascii="Arial" w:eastAsia="Arial Unicode MS" w:hAnsi="Arial" w:cs="Arial"/>
          <w:sz w:val="18"/>
          <w:szCs w:val="18"/>
          <w:lang w:eastAsia="zh-CN"/>
        </w:rPr>
        <w:t>NR-</w:t>
      </w:r>
      <w:r w:rsidR="00816ED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CA 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except for 7.10A in 38.101-1.</w:t>
      </w:r>
    </w:p>
    <w:p w14:paraId="12077A07" w14:textId="4CE4A27A" w:rsidR="00484771" w:rsidRPr="00B21211" w:rsidRDefault="00AF0EBB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This 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optional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IE is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expected to be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per BC, and applicable to only</w:t>
      </w:r>
      <w:r w:rsidR="00245E1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band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9052F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n77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and</w:t>
      </w:r>
      <w:r w:rsidR="009052F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n78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.</w:t>
      </w:r>
    </w:p>
    <w:p w14:paraId="43E1079B" w14:textId="77777777" w:rsidR="00484771" w:rsidRPr="00B21211" w:rsidRDefault="00484771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</w:rPr>
      </w:pPr>
    </w:p>
    <w:p w14:paraId="12C4B637" w14:textId="0C9AAD07" w:rsidR="00AF0EBB" w:rsidRPr="00B21211" w:rsidRDefault="00135A7D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1C37BC">
        <w:rPr>
          <w:rFonts w:ascii="Arial" w:eastAsia="Arial Unicode MS" w:hAnsi="Arial" w:cs="Arial"/>
          <w:b/>
          <w:bCs/>
          <w:sz w:val="18"/>
          <w:szCs w:val="18"/>
          <w:lang w:eastAsia="zh-CN"/>
        </w:rPr>
        <w:t>2)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[New BS </w:t>
      </w:r>
      <w:proofErr w:type="spellStart"/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>signaling</w:t>
      </w:r>
      <w:proofErr w:type="spellEnd"/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]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In addition, during RAN4#108 meeting, RAN4 conclude the necessity of a new IE from </w:t>
      </w:r>
      <w:r w:rsidR="0062239B" w:rsidRPr="00B21211">
        <w:rPr>
          <w:rFonts w:ascii="Arial" w:eastAsia="Arial Unicode MS" w:hAnsi="Arial" w:cs="Arial"/>
          <w:sz w:val="18"/>
          <w:szCs w:val="18"/>
          <w:lang w:eastAsia="zh-CN"/>
        </w:rPr>
        <w:t>BS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to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configure UE </w:t>
      </w:r>
      <w:r w:rsidR="005C5F10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to support different capability 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according to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>different BS scenarios (collocated or non-collocated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scenario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>).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And this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FB551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new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IE is </w:t>
      </w:r>
      <w:r w:rsidR="006519D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expected to be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applicable for both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FDD-FDD or TDD-TDD inter-band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EN-DC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with overlapping </w:t>
      </w:r>
      <w:r w:rsidR="005807D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or partially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overlapping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bands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and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TDD-TDD intra-band 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>NR-CA</w:t>
      </w:r>
      <w:r w:rsidR="00894334" w:rsidRPr="00B21211">
        <w:rPr>
          <w:rFonts w:ascii="Arial" w:eastAsia="Arial Unicode MS" w:hAnsi="Arial" w:cs="Arial"/>
          <w:sz w:val="18"/>
          <w:szCs w:val="18"/>
          <w:lang w:eastAsia="zh-CN"/>
        </w:rPr>
        <w:t>.</w:t>
      </w:r>
      <w:r w:rsidR="006519D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670356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Regarding </w:t>
      </w:r>
      <w:r w:rsidR="00244588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EN-DC, </w:t>
      </w:r>
      <w:r w:rsidR="00576962">
        <w:rPr>
          <w:rFonts w:ascii="Arial" w:eastAsia="Arial Unicode MS" w:hAnsi="Arial" w:cs="Arial"/>
          <w:sz w:val="18"/>
          <w:szCs w:val="18"/>
          <w:lang w:eastAsia="zh-CN"/>
        </w:rPr>
        <w:t xml:space="preserve">if possible, </w:t>
      </w:r>
      <w:r w:rsidR="006519D9" w:rsidRPr="00B21211">
        <w:rPr>
          <w:rFonts w:ascii="Arial" w:eastAsia="Arial Unicode MS" w:hAnsi="Arial" w:cs="Arial"/>
          <w:sz w:val="18"/>
          <w:szCs w:val="18"/>
          <w:lang w:eastAsia="zh-CN"/>
        </w:rPr>
        <w:t>RAN4 hope it can be applicable since Rel-16</w:t>
      </w:r>
      <w:r w:rsidR="00244588" w:rsidRPr="00B21211">
        <w:rPr>
          <w:rFonts w:ascii="Arial" w:eastAsia="Arial Unicode MS" w:hAnsi="Arial" w:cs="Arial"/>
          <w:sz w:val="18"/>
          <w:szCs w:val="18"/>
          <w:lang w:eastAsia="zh-CN"/>
        </w:rPr>
        <w:t>, because</w:t>
      </w:r>
      <w:r w:rsidR="00F052AE">
        <w:rPr>
          <w:rFonts w:ascii="Arial" w:eastAsia="Arial Unicode MS" w:hAnsi="Arial" w:cs="Arial"/>
          <w:sz w:val="18"/>
          <w:szCs w:val="18"/>
          <w:lang w:eastAsia="zh-CN"/>
        </w:rPr>
        <w:t xml:space="preserve"> only</w:t>
      </w:r>
      <w:r w:rsidR="00634F14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634F14" w:rsidRPr="00B21211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interBandMRDC-WithOverlapDL-Bands-r16 </w:t>
      </w:r>
      <w:r w:rsidR="00180E8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capability f</w:t>
      </w:r>
      <w:r w:rsidR="00402C93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or EN-DC w</w:t>
      </w:r>
      <w:r w:rsidR="00634F14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as introduced </w:t>
      </w:r>
      <w:r w:rsidR="008944ED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since</w:t>
      </w:r>
      <w:r w:rsidR="00634F14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Rel-16</w:t>
      </w:r>
      <w:r w:rsidR="006519D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. </w:t>
      </w:r>
      <w:r w:rsidR="00AA69B3" w:rsidRPr="00B21211">
        <w:rPr>
          <w:rFonts w:ascii="Arial" w:eastAsia="Arial Unicode MS" w:hAnsi="Arial" w:cs="Arial"/>
          <w:sz w:val="18"/>
          <w:szCs w:val="18"/>
          <w:lang w:eastAsia="zh-CN"/>
        </w:rPr>
        <w:t>On the other hand, regarding NR-CA, it can be applicable since Rel-18.</w:t>
      </w:r>
    </w:p>
    <w:p w14:paraId="6A68F2B9" w14:textId="19868D1B" w:rsidR="00BC1A74" w:rsidRPr="00BC1A74" w:rsidRDefault="00B84751" w:rsidP="00360744">
      <w:pPr>
        <w:pStyle w:val="af5"/>
        <w:numPr>
          <w:ilvl w:val="0"/>
          <w:numId w:val="27"/>
        </w:num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If this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new IE is provided by BS,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UE shall satisfy the requirements 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as described in </w:t>
      </w:r>
      <w:r w:rsidR="005807D1" w:rsidRPr="00B21211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>interBandMRDC-WithOverlapDL-Bands-r16</w:t>
      </w:r>
      <w:r w:rsidR="00605BAE" w:rsidRPr="00B21211">
        <w:rPr>
          <w:rFonts w:ascii="Arial" w:eastAsia="Arial Unicode MS" w:hAnsi="Arial" w:cs="Arial"/>
          <w:b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B5A" w:rsidRPr="00B21211">
        <w:rPr>
          <w:rFonts w:ascii="Arial" w:eastAsia="Arial Unicode MS" w:hAnsi="Arial" w:cs="Arial"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>if indica</w:t>
      </w:r>
      <w:r w:rsidR="00605BAE" w:rsidRPr="00B21211">
        <w:rPr>
          <w:rFonts w:ascii="Arial" w:eastAsia="Arial Unicode MS" w:hAnsi="Arial" w:cs="Arial"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>ted</w:t>
      </w:r>
      <w:r w:rsidR="005807D1" w:rsidRPr="00B21211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for </w:t>
      </w:r>
      <w:r w:rsidR="005807D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FDD-FDD or TDD-TDD inter-band EN-DC operation with overlapping or partially overlapping DL bands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A7D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or</w:t>
      </w:r>
      <w:r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A7D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the requirements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described in </w:t>
      </w:r>
      <w:r w:rsidR="00135A7D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the new IE </w:t>
      </w:r>
      <w:r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(as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C0788C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above </w:t>
      </w:r>
      <w:r w:rsidR="00135B5A" w:rsidRPr="001C37BC">
        <w:rPr>
          <w:rFonts w:ascii="Arial" w:eastAsia="Arial Unicode MS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1)</w:t>
      </w:r>
      <w:r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illustrated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) if indicated</w:t>
      </w:r>
      <w:r w:rsidR="00605BAE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for TDD-TDD intra-band NR-CA.</w:t>
      </w:r>
    </w:p>
    <w:p w14:paraId="74275B1B" w14:textId="64BAB970" w:rsidR="00135B5A" w:rsidRPr="00B21211" w:rsidRDefault="005565C0" w:rsidP="00360744">
      <w:pPr>
        <w:pStyle w:val="af5"/>
        <w:numPr>
          <w:ilvl w:val="0"/>
          <w:numId w:val="27"/>
        </w:num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I</w:t>
      </w:r>
      <w:r w:rsidR="00B84751" w:rsidRPr="00B21211">
        <w:rPr>
          <w:rFonts w:ascii="Arial" w:eastAsia="Arial Unicode MS" w:hAnsi="Arial" w:cs="Arial"/>
          <w:sz w:val="18"/>
          <w:szCs w:val="18"/>
          <w:lang w:eastAsia="zh-CN"/>
        </w:rPr>
        <w:t>f this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new IE is not provided by BS,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UE shall satisfy the </w:t>
      </w:r>
      <w:r w:rsidR="00135B5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requirements as described in </w:t>
      </w:r>
      <w:r w:rsidR="00135B5A" w:rsidRPr="00B21211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interBandMRDC-WithOverlapDL-Bands-r16 </w:t>
      </w:r>
      <w:r w:rsidR="00135B5A" w:rsidRPr="00B21211">
        <w:rPr>
          <w:rFonts w:ascii="Arial" w:eastAsia="Arial Unicode MS" w:hAnsi="Arial" w:cs="Arial"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if absent </w:t>
      </w:r>
      <w:r w:rsidR="00135B5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for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FDD-FDD or TDD-TDD inter-band (NG)EN-DC operation with overlapping or partially overlapping DL bands or</w:t>
      </w:r>
      <w:r w:rsidR="00B8475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the requirements described in the new IE (</w:t>
      </w:r>
      <w:r w:rsidR="00B8475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as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1)</w:t>
      </w:r>
      <w:r w:rsidR="00B8475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illustrated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) if absent</w:t>
      </w:r>
      <w:r w:rsidR="00605BAE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for TDD-TDD intra-band NR-CA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. </w:t>
      </w:r>
    </w:p>
    <w:p w14:paraId="4B2BD153" w14:textId="6F09E620" w:rsidR="005565C0" w:rsidRPr="00B21211" w:rsidRDefault="0036161F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This opti</w:t>
      </w:r>
      <w:r w:rsidR="00651991" w:rsidRPr="00B21211">
        <w:rPr>
          <w:rFonts w:ascii="Arial" w:eastAsia="Arial Unicode MS" w:hAnsi="Arial" w:cs="Arial"/>
          <w:sz w:val="18"/>
          <w:szCs w:val="18"/>
          <w:lang w:eastAsia="zh-CN"/>
        </w:rPr>
        <w:t>onal IE is expected to be per BC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and applicable to FR1 only.</w:t>
      </w:r>
    </w:p>
    <w:p w14:paraId="6B0A2FCC" w14:textId="77777777" w:rsidR="005565C0" w:rsidRPr="00484771" w:rsidRDefault="005565C0" w:rsidP="00484771">
      <w:pPr>
        <w:spacing w:after="120"/>
        <w:textAlignment w:val="auto"/>
        <w:rPr>
          <w:szCs w:val="24"/>
          <w:lang w:eastAsia="zh-CN"/>
        </w:rPr>
      </w:pPr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83C9006" w:rsidR="00B11AE7" w:rsidRPr="008E6043" w:rsidRDefault="00635A9A" w:rsidP="008E6043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A2360C">
        <w:rPr>
          <w:rFonts w:ascii="Arial" w:hAnsi="Arial" w:cs="Arial"/>
          <w:bCs/>
          <w:lang w:val="en-US" w:eastAsia="zh-CN"/>
        </w:rPr>
        <w:t>specify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0A1E36">
        <w:rPr>
          <w:rFonts w:ascii="Arial" w:hAnsi="Arial" w:cs="Arial"/>
          <w:bCs/>
          <w:lang w:val="en-US" w:eastAsia="zh-CN"/>
        </w:rPr>
        <w:t xml:space="preserve">UE capability reporting </w:t>
      </w:r>
      <w:r w:rsidR="00564DA0">
        <w:rPr>
          <w:rFonts w:ascii="Arial" w:hAnsi="Arial" w:cs="Arial"/>
          <w:bCs/>
          <w:lang w:val="en-US" w:eastAsia="zh-CN"/>
        </w:rPr>
        <w:t>for intra-band non-collocated NR-CA</w:t>
      </w:r>
      <w:r w:rsidR="00B43412">
        <w:rPr>
          <w:rFonts w:ascii="Arial" w:hAnsi="Arial" w:cs="Arial"/>
          <w:bCs/>
          <w:lang w:val="en-US" w:eastAsia="zh-CN"/>
        </w:rPr>
        <w:t xml:space="preserve"> in Rel-18,</w:t>
      </w:r>
      <w:r w:rsidR="00564DA0">
        <w:rPr>
          <w:rFonts w:ascii="Arial" w:hAnsi="Arial" w:cs="Arial"/>
          <w:bCs/>
          <w:lang w:val="en-US" w:eastAsia="zh-CN"/>
        </w:rPr>
        <w:t xml:space="preserve"> </w:t>
      </w:r>
      <w:r w:rsidR="000A1E36">
        <w:rPr>
          <w:rFonts w:ascii="Arial" w:hAnsi="Arial" w:cs="Arial"/>
          <w:bCs/>
          <w:lang w:val="en-US" w:eastAsia="zh-CN"/>
        </w:rPr>
        <w:t>and</w:t>
      </w:r>
      <w:r w:rsidR="00B43412">
        <w:rPr>
          <w:rFonts w:ascii="Arial" w:hAnsi="Arial" w:cs="Arial"/>
          <w:bCs/>
          <w:lang w:val="en-US" w:eastAsia="zh-CN"/>
        </w:rPr>
        <w:t xml:space="preserve"> </w:t>
      </w:r>
      <w:r w:rsidR="009372F7">
        <w:rPr>
          <w:rFonts w:ascii="Arial" w:hAnsi="Arial" w:cs="Arial"/>
          <w:bCs/>
          <w:lang w:val="en-US" w:eastAsia="zh-CN"/>
        </w:rPr>
        <w:t>new BS signaling</w:t>
      </w:r>
      <w:r w:rsidR="009A56D7">
        <w:rPr>
          <w:rFonts w:ascii="Arial" w:hAnsi="Arial" w:cs="Arial"/>
          <w:bCs/>
          <w:lang w:val="en-US" w:eastAsia="zh-CN"/>
        </w:rPr>
        <w:t xml:space="preserve"> for intra-band non-collocated </w:t>
      </w:r>
      <w:r w:rsidR="009372F7">
        <w:rPr>
          <w:rFonts w:ascii="Arial" w:hAnsi="Arial" w:cs="Arial"/>
          <w:bCs/>
          <w:lang w:val="en-US" w:eastAsia="zh-CN"/>
        </w:rPr>
        <w:t>NR-</w:t>
      </w:r>
      <w:r w:rsidR="009A56D7">
        <w:rPr>
          <w:rFonts w:ascii="Arial" w:hAnsi="Arial" w:cs="Arial"/>
          <w:bCs/>
          <w:lang w:val="en-US" w:eastAsia="zh-CN"/>
        </w:rPr>
        <w:t>CA</w:t>
      </w:r>
      <w:r w:rsidR="000E62EB">
        <w:rPr>
          <w:rFonts w:ascii="Arial" w:hAnsi="Arial" w:cs="Arial"/>
          <w:bCs/>
          <w:lang w:val="en-US" w:eastAsia="zh-CN"/>
        </w:rPr>
        <w:t xml:space="preserve"> in Rel-18</w:t>
      </w:r>
      <w:r w:rsidR="001315A0">
        <w:rPr>
          <w:rFonts w:ascii="Arial" w:hAnsi="Arial" w:cs="Arial"/>
          <w:bCs/>
          <w:lang w:val="en-US" w:eastAsia="zh-CN"/>
        </w:rPr>
        <w:t xml:space="preserve"> and</w:t>
      </w:r>
      <w:r w:rsidR="00564DA0">
        <w:rPr>
          <w:rFonts w:ascii="Arial" w:hAnsi="Arial" w:cs="Arial"/>
          <w:bCs/>
          <w:lang w:val="en-US" w:eastAsia="zh-CN"/>
        </w:rPr>
        <w:t xml:space="preserve"> inter-band </w:t>
      </w:r>
      <w:r w:rsidR="001315A0">
        <w:rPr>
          <w:rFonts w:ascii="Arial" w:hAnsi="Arial" w:cs="Arial"/>
          <w:bCs/>
          <w:lang w:val="en-US" w:eastAsia="zh-CN"/>
        </w:rPr>
        <w:t>non-collo</w:t>
      </w:r>
      <w:r w:rsidR="000E62EB">
        <w:rPr>
          <w:rFonts w:ascii="Arial" w:hAnsi="Arial" w:cs="Arial"/>
          <w:bCs/>
          <w:lang w:val="en-US" w:eastAsia="zh-CN"/>
        </w:rPr>
        <w:t>c</w:t>
      </w:r>
      <w:r w:rsidR="001315A0">
        <w:rPr>
          <w:rFonts w:ascii="Arial" w:hAnsi="Arial" w:cs="Arial"/>
          <w:bCs/>
          <w:lang w:val="en-US" w:eastAsia="zh-CN"/>
        </w:rPr>
        <w:t>ated EN-DC with overlapping or partially overlapping bands</w:t>
      </w:r>
      <w:r w:rsidR="000E62EB">
        <w:rPr>
          <w:rFonts w:ascii="Arial" w:hAnsi="Arial" w:cs="Arial"/>
          <w:bCs/>
          <w:lang w:val="en-US" w:eastAsia="zh-CN"/>
        </w:rPr>
        <w:t xml:space="preserve"> since Rel-16</w:t>
      </w:r>
      <w:r w:rsidR="00D11B2F">
        <w:rPr>
          <w:rFonts w:ascii="Arial" w:hAnsi="Arial" w:cs="Arial"/>
          <w:bCs/>
          <w:lang w:val="en-US" w:eastAsia="zh-CN"/>
        </w:rPr>
        <w:t>.</w:t>
      </w:r>
    </w:p>
    <w:p w14:paraId="0BD09A43" w14:textId="63CB51DC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9C5FE0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007DE8BB" w14:textId="74BF8228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9372F7">
        <w:rPr>
          <w:rFonts w:ascii="Arial" w:hAnsi="Arial" w:cs="Arial"/>
          <w:bCs/>
          <w:color w:val="000000"/>
          <w:lang w:val="en-US"/>
        </w:rPr>
        <w:t>8</w:t>
      </w:r>
      <w:r>
        <w:rPr>
          <w:rFonts w:ascii="Arial" w:hAnsi="Arial" w:cs="Arial"/>
          <w:bCs/>
          <w:color w:val="000000"/>
          <w:lang w:val="en-US"/>
        </w:rPr>
        <w:t xml:space="preserve">      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</w:t>
      </w:r>
      <w:r w:rsidR="001216BA">
        <w:rPr>
          <w:rFonts w:ascii="Arial" w:hAnsi="Arial" w:cs="Arial"/>
          <w:bCs/>
          <w:color w:val="000000"/>
          <w:lang w:val="en-US"/>
        </w:rPr>
        <w:t>1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1216BA">
        <w:rPr>
          <w:rFonts w:ascii="Arial" w:hAnsi="Arial" w:cs="Arial"/>
          <w:bCs/>
          <w:color w:val="000000"/>
          <w:lang w:val="en-US"/>
        </w:rPr>
        <w:t>5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1216BA">
        <w:rPr>
          <w:rFonts w:ascii="Arial" w:hAnsi="Arial" w:cs="Arial"/>
          <w:bCs/>
          <w:color w:val="000000"/>
          <w:lang w:val="en-US"/>
        </w:rPr>
        <w:t>Aug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</w:t>
      </w:r>
      <w:r w:rsidR="001216BA">
        <w:rPr>
          <w:rFonts w:ascii="Arial" w:hAnsi="Arial" w:cs="Arial"/>
          <w:bCs/>
          <w:color w:val="000000"/>
          <w:lang w:val="en-US" w:eastAsia="zh-CN"/>
        </w:rPr>
        <w:t>Toulouse, France</w:t>
      </w:r>
    </w:p>
    <w:p w14:paraId="0B78D480" w14:textId="073531FB" w:rsidR="008E6043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</w:t>
      </w:r>
      <w:r w:rsidR="001216BA">
        <w:rPr>
          <w:rFonts w:ascii="Arial" w:hAnsi="Arial" w:cs="Arial"/>
          <w:bCs/>
          <w:color w:val="000000"/>
          <w:lang w:val="en-US"/>
        </w:rPr>
        <w:t>bis</w:t>
      </w:r>
      <w:r>
        <w:rPr>
          <w:rFonts w:ascii="Arial" w:hAnsi="Arial" w:cs="Arial"/>
          <w:bCs/>
          <w:color w:val="000000"/>
          <w:lang w:val="en-US"/>
        </w:rPr>
        <w:t xml:space="preserve">             </w:t>
      </w:r>
      <w:r w:rsidR="001216BA">
        <w:rPr>
          <w:rFonts w:ascii="Arial" w:hAnsi="Arial" w:cs="Arial"/>
          <w:bCs/>
          <w:color w:val="000000"/>
          <w:lang w:val="en-US"/>
        </w:rPr>
        <w:t xml:space="preserve"> </w:t>
      </w:r>
      <w:r w:rsidR="00DC1593">
        <w:rPr>
          <w:rFonts w:ascii="Arial" w:hAnsi="Arial" w:cs="Arial"/>
          <w:bCs/>
          <w:color w:val="000000"/>
          <w:lang w:val="en-US"/>
        </w:rPr>
        <w:t>0</w:t>
      </w:r>
      <w:r w:rsidR="001216BA">
        <w:rPr>
          <w:rFonts w:ascii="Arial" w:hAnsi="Arial" w:cs="Arial"/>
          <w:bCs/>
          <w:color w:val="000000"/>
          <w:lang w:val="en-US"/>
        </w:rPr>
        <w:t>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1216BA">
        <w:rPr>
          <w:rFonts w:ascii="Arial" w:hAnsi="Arial" w:cs="Arial"/>
          <w:bCs/>
          <w:color w:val="000000"/>
          <w:lang w:val="en-US"/>
        </w:rPr>
        <w:t>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1216BA">
        <w:rPr>
          <w:rFonts w:ascii="Arial" w:hAnsi="Arial" w:cs="Arial"/>
          <w:bCs/>
          <w:color w:val="000000"/>
          <w:lang w:val="en-US"/>
        </w:rPr>
        <w:t>Oct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</w:t>
      </w:r>
      <w:r w:rsidR="001216BA">
        <w:rPr>
          <w:rFonts w:ascii="Arial" w:hAnsi="Arial" w:cs="Arial"/>
          <w:bCs/>
          <w:color w:val="000000"/>
          <w:lang w:val="en-US" w:eastAsia="zh-CN"/>
        </w:rPr>
        <w:t>Xiamen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1216BA">
        <w:rPr>
          <w:rFonts w:ascii="Arial" w:hAnsi="Arial" w:cs="Arial"/>
          <w:bCs/>
          <w:color w:val="000000"/>
          <w:lang w:val="en-US" w:eastAsia="zh-CN"/>
        </w:rPr>
        <w:t>China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E5DC" w14:textId="77777777" w:rsidR="0000677D" w:rsidRDefault="0000677D">
      <w:pPr>
        <w:spacing w:after="0"/>
      </w:pPr>
      <w:r>
        <w:separator/>
      </w:r>
    </w:p>
  </w:endnote>
  <w:endnote w:type="continuationSeparator" w:id="0">
    <w:p w14:paraId="222F1B97" w14:textId="77777777" w:rsidR="0000677D" w:rsidRDefault="000067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7474" w14:textId="77777777" w:rsidR="0000677D" w:rsidRDefault="0000677D">
      <w:pPr>
        <w:spacing w:after="0"/>
      </w:pPr>
      <w:r>
        <w:separator/>
      </w:r>
    </w:p>
  </w:footnote>
  <w:footnote w:type="continuationSeparator" w:id="0">
    <w:p w14:paraId="50512691" w14:textId="77777777" w:rsidR="0000677D" w:rsidRDefault="000067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78131575">
    <w:abstractNumId w:val="21"/>
  </w:num>
  <w:num w:numId="2" w16cid:durableId="280042389">
    <w:abstractNumId w:val="19"/>
  </w:num>
  <w:num w:numId="3" w16cid:durableId="1296065240">
    <w:abstractNumId w:val="14"/>
  </w:num>
  <w:num w:numId="4" w16cid:durableId="647515249">
    <w:abstractNumId w:val="7"/>
  </w:num>
  <w:num w:numId="5" w16cid:durableId="1202859551">
    <w:abstractNumId w:val="13"/>
  </w:num>
  <w:num w:numId="6" w16cid:durableId="104154126">
    <w:abstractNumId w:val="6"/>
  </w:num>
  <w:num w:numId="7" w16cid:durableId="1241254038">
    <w:abstractNumId w:val="15"/>
  </w:num>
  <w:num w:numId="8" w16cid:durableId="719727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016596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591511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262021">
    <w:abstractNumId w:val="4"/>
  </w:num>
  <w:num w:numId="12" w16cid:durableId="337929855">
    <w:abstractNumId w:val="16"/>
  </w:num>
  <w:num w:numId="13" w16cid:durableId="787743767">
    <w:abstractNumId w:val="6"/>
  </w:num>
  <w:num w:numId="14" w16cid:durableId="275260840">
    <w:abstractNumId w:val="5"/>
  </w:num>
  <w:num w:numId="15" w16cid:durableId="1658531226">
    <w:abstractNumId w:val="17"/>
  </w:num>
  <w:num w:numId="16" w16cid:durableId="1816335543">
    <w:abstractNumId w:val="9"/>
  </w:num>
  <w:num w:numId="17" w16cid:durableId="589050312">
    <w:abstractNumId w:val="3"/>
  </w:num>
  <w:num w:numId="18" w16cid:durableId="1334839036">
    <w:abstractNumId w:val="0"/>
  </w:num>
  <w:num w:numId="19" w16cid:durableId="313028495">
    <w:abstractNumId w:val="12"/>
  </w:num>
  <w:num w:numId="20" w16cid:durableId="1306620888">
    <w:abstractNumId w:val="8"/>
  </w:num>
  <w:num w:numId="21" w16cid:durableId="879513569">
    <w:abstractNumId w:val="18"/>
  </w:num>
  <w:num w:numId="22" w16cid:durableId="152335756">
    <w:abstractNumId w:val="20"/>
  </w:num>
  <w:num w:numId="23" w16cid:durableId="671958223">
    <w:abstractNumId w:val="10"/>
  </w:num>
  <w:num w:numId="24" w16cid:durableId="961614277">
    <w:abstractNumId w:val="22"/>
  </w:num>
  <w:num w:numId="25" w16cid:durableId="1591349529">
    <w:abstractNumId w:val="1"/>
  </w:num>
  <w:num w:numId="26" w16cid:durableId="635138887">
    <w:abstractNumId w:val="11"/>
  </w:num>
  <w:num w:numId="27" w16cid:durableId="87786415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77D"/>
    <w:rsid w:val="00015182"/>
    <w:rsid w:val="00017F23"/>
    <w:rsid w:val="00027CCD"/>
    <w:rsid w:val="0004180A"/>
    <w:rsid w:val="00043692"/>
    <w:rsid w:val="00044E34"/>
    <w:rsid w:val="00060B70"/>
    <w:rsid w:val="0006197E"/>
    <w:rsid w:val="00076532"/>
    <w:rsid w:val="00087C2A"/>
    <w:rsid w:val="00091F7A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E534D"/>
    <w:rsid w:val="000E62EB"/>
    <w:rsid w:val="000F6242"/>
    <w:rsid w:val="00104A20"/>
    <w:rsid w:val="001216BA"/>
    <w:rsid w:val="00124D05"/>
    <w:rsid w:val="00127931"/>
    <w:rsid w:val="001315A0"/>
    <w:rsid w:val="00133193"/>
    <w:rsid w:val="001343E1"/>
    <w:rsid w:val="00135A7D"/>
    <w:rsid w:val="00135B5A"/>
    <w:rsid w:val="00143490"/>
    <w:rsid w:val="00144C85"/>
    <w:rsid w:val="00145248"/>
    <w:rsid w:val="0015288E"/>
    <w:rsid w:val="0016412F"/>
    <w:rsid w:val="0018067F"/>
    <w:rsid w:val="00180E81"/>
    <w:rsid w:val="00181498"/>
    <w:rsid w:val="00185AC6"/>
    <w:rsid w:val="00192C49"/>
    <w:rsid w:val="001B0DD2"/>
    <w:rsid w:val="001C37BC"/>
    <w:rsid w:val="001D1CBB"/>
    <w:rsid w:val="001D2FF1"/>
    <w:rsid w:val="001D6DCC"/>
    <w:rsid w:val="0020005B"/>
    <w:rsid w:val="00207F7F"/>
    <w:rsid w:val="00217303"/>
    <w:rsid w:val="002174A8"/>
    <w:rsid w:val="00225B01"/>
    <w:rsid w:val="00233BFE"/>
    <w:rsid w:val="00235A6D"/>
    <w:rsid w:val="00240F96"/>
    <w:rsid w:val="0024401A"/>
    <w:rsid w:val="00244588"/>
    <w:rsid w:val="00245E1D"/>
    <w:rsid w:val="002509B1"/>
    <w:rsid w:val="00294840"/>
    <w:rsid w:val="002A3632"/>
    <w:rsid w:val="002A56C5"/>
    <w:rsid w:val="002B6ACE"/>
    <w:rsid w:val="002B7998"/>
    <w:rsid w:val="002E0E69"/>
    <w:rsid w:val="002E3A0A"/>
    <w:rsid w:val="002F1940"/>
    <w:rsid w:val="002F4B35"/>
    <w:rsid w:val="00314795"/>
    <w:rsid w:val="00333578"/>
    <w:rsid w:val="00333B36"/>
    <w:rsid w:val="003376F6"/>
    <w:rsid w:val="00346E5D"/>
    <w:rsid w:val="00360744"/>
    <w:rsid w:val="0036161F"/>
    <w:rsid w:val="003665BD"/>
    <w:rsid w:val="00376CC7"/>
    <w:rsid w:val="00381321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D3863"/>
    <w:rsid w:val="003E30F6"/>
    <w:rsid w:val="003F5799"/>
    <w:rsid w:val="003F710C"/>
    <w:rsid w:val="00400B3C"/>
    <w:rsid w:val="00402C93"/>
    <w:rsid w:val="00403825"/>
    <w:rsid w:val="00407338"/>
    <w:rsid w:val="00414D99"/>
    <w:rsid w:val="00423EEA"/>
    <w:rsid w:val="00425A14"/>
    <w:rsid w:val="00427247"/>
    <w:rsid w:val="00433500"/>
    <w:rsid w:val="00433F71"/>
    <w:rsid w:val="00440D43"/>
    <w:rsid w:val="00446044"/>
    <w:rsid w:val="0045537E"/>
    <w:rsid w:val="004604CE"/>
    <w:rsid w:val="00461388"/>
    <w:rsid w:val="004775D7"/>
    <w:rsid w:val="00480FE2"/>
    <w:rsid w:val="00484771"/>
    <w:rsid w:val="00491F63"/>
    <w:rsid w:val="004B2541"/>
    <w:rsid w:val="004B2E8B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50ED"/>
    <w:rsid w:val="005152E6"/>
    <w:rsid w:val="005224D4"/>
    <w:rsid w:val="00524419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93208"/>
    <w:rsid w:val="005A4D9F"/>
    <w:rsid w:val="005A5D2E"/>
    <w:rsid w:val="005B170C"/>
    <w:rsid w:val="005B5669"/>
    <w:rsid w:val="005B7357"/>
    <w:rsid w:val="005C52EC"/>
    <w:rsid w:val="005C5F10"/>
    <w:rsid w:val="005D4477"/>
    <w:rsid w:val="005E177C"/>
    <w:rsid w:val="005E50AE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4280"/>
    <w:rsid w:val="006673BF"/>
    <w:rsid w:val="00670356"/>
    <w:rsid w:val="0068571F"/>
    <w:rsid w:val="006A0FB3"/>
    <w:rsid w:val="006B2ADE"/>
    <w:rsid w:val="006C175C"/>
    <w:rsid w:val="006C7C92"/>
    <w:rsid w:val="006D6EA6"/>
    <w:rsid w:val="006E4EFE"/>
    <w:rsid w:val="007142EE"/>
    <w:rsid w:val="00717BA4"/>
    <w:rsid w:val="0072037E"/>
    <w:rsid w:val="00731A25"/>
    <w:rsid w:val="00735889"/>
    <w:rsid w:val="007372CC"/>
    <w:rsid w:val="0074463C"/>
    <w:rsid w:val="00752138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C4E43"/>
    <w:rsid w:val="007D012B"/>
    <w:rsid w:val="007D5975"/>
    <w:rsid w:val="007D7818"/>
    <w:rsid w:val="007E437E"/>
    <w:rsid w:val="007F4F92"/>
    <w:rsid w:val="008120FA"/>
    <w:rsid w:val="00816EDB"/>
    <w:rsid w:val="00824703"/>
    <w:rsid w:val="0082515A"/>
    <w:rsid w:val="00835A09"/>
    <w:rsid w:val="00837618"/>
    <w:rsid w:val="008448D6"/>
    <w:rsid w:val="00845AF6"/>
    <w:rsid w:val="008620E3"/>
    <w:rsid w:val="00874B20"/>
    <w:rsid w:val="00881104"/>
    <w:rsid w:val="00881424"/>
    <w:rsid w:val="008903C9"/>
    <w:rsid w:val="00894334"/>
    <w:rsid w:val="008944ED"/>
    <w:rsid w:val="008B65BA"/>
    <w:rsid w:val="008B7BF0"/>
    <w:rsid w:val="008C5739"/>
    <w:rsid w:val="008D38C6"/>
    <w:rsid w:val="008D41DA"/>
    <w:rsid w:val="008D5FF1"/>
    <w:rsid w:val="008D772F"/>
    <w:rsid w:val="008E0643"/>
    <w:rsid w:val="008E0EA7"/>
    <w:rsid w:val="008E2D75"/>
    <w:rsid w:val="008E3288"/>
    <w:rsid w:val="008E6043"/>
    <w:rsid w:val="008F1215"/>
    <w:rsid w:val="008F6F22"/>
    <w:rsid w:val="009034B4"/>
    <w:rsid w:val="009052F2"/>
    <w:rsid w:val="00930865"/>
    <w:rsid w:val="009372F7"/>
    <w:rsid w:val="00947CC3"/>
    <w:rsid w:val="009507A3"/>
    <w:rsid w:val="0095782C"/>
    <w:rsid w:val="00960965"/>
    <w:rsid w:val="00971699"/>
    <w:rsid w:val="009877F9"/>
    <w:rsid w:val="0099581A"/>
    <w:rsid w:val="0099764C"/>
    <w:rsid w:val="009A56D7"/>
    <w:rsid w:val="009C0B84"/>
    <w:rsid w:val="009C1C94"/>
    <w:rsid w:val="009C5FE0"/>
    <w:rsid w:val="009D61AB"/>
    <w:rsid w:val="009E7AA3"/>
    <w:rsid w:val="009F412A"/>
    <w:rsid w:val="00A04E83"/>
    <w:rsid w:val="00A06BFD"/>
    <w:rsid w:val="00A2360C"/>
    <w:rsid w:val="00A301C9"/>
    <w:rsid w:val="00A360AB"/>
    <w:rsid w:val="00A45DA0"/>
    <w:rsid w:val="00A60273"/>
    <w:rsid w:val="00A7323E"/>
    <w:rsid w:val="00A81A84"/>
    <w:rsid w:val="00AA2A37"/>
    <w:rsid w:val="00AA69B3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3FD9"/>
    <w:rsid w:val="00B36F54"/>
    <w:rsid w:val="00B43412"/>
    <w:rsid w:val="00B45F10"/>
    <w:rsid w:val="00B468C4"/>
    <w:rsid w:val="00B46E10"/>
    <w:rsid w:val="00B7281A"/>
    <w:rsid w:val="00B72C6F"/>
    <w:rsid w:val="00B73E78"/>
    <w:rsid w:val="00B84751"/>
    <w:rsid w:val="00B9214D"/>
    <w:rsid w:val="00B9383C"/>
    <w:rsid w:val="00B954CB"/>
    <w:rsid w:val="00B97703"/>
    <w:rsid w:val="00BA75F3"/>
    <w:rsid w:val="00BC012C"/>
    <w:rsid w:val="00BC1A74"/>
    <w:rsid w:val="00BC4A24"/>
    <w:rsid w:val="00BC6679"/>
    <w:rsid w:val="00BC7502"/>
    <w:rsid w:val="00BD3A95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18E5"/>
    <w:rsid w:val="00CA6D7F"/>
    <w:rsid w:val="00CB266E"/>
    <w:rsid w:val="00CB3F91"/>
    <w:rsid w:val="00CB42A5"/>
    <w:rsid w:val="00CB463E"/>
    <w:rsid w:val="00CD3570"/>
    <w:rsid w:val="00CD5F0E"/>
    <w:rsid w:val="00CD781C"/>
    <w:rsid w:val="00CE18FF"/>
    <w:rsid w:val="00CE4BAD"/>
    <w:rsid w:val="00CE4DAC"/>
    <w:rsid w:val="00CF1FF5"/>
    <w:rsid w:val="00CF6087"/>
    <w:rsid w:val="00D0751F"/>
    <w:rsid w:val="00D07C24"/>
    <w:rsid w:val="00D1185C"/>
    <w:rsid w:val="00D11B2F"/>
    <w:rsid w:val="00D256E5"/>
    <w:rsid w:val="00D25DF7"/>
    <w:rsid w:val="00D318BE"/>
    <w:rsid w:val="00D334FD"/>
    <w:rsid w:val="00D357DE"/>
    <w:rsid w:val="00D55613"/>
    <w:rsid w:val="00D752F8"/>
    <w:rsid w:val="00D7615E"/>
    <w:rsid w:val="00D87BEE"/>
    <w:rsid w:val="00D95148"/>
    <w:rsid w:val="00DA6E56"/>
    <w:rsid w:val="00DB26DE"/>
    <w:rsid w:val="00DB41AB"/>
    <w:rsid w:val="00DC1593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6E48"/>
    <w:rsid w:val="00E21B16"/>
    <w:rsid w:val="00E23EBA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6933"/>
    <w:rsid w:val="00EE03F7"/>
    <w:rsid w:val="00EF1AFC"/>
    <w:rsid w:val="00F052AE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74574"/>
    <w:rsid w:val="00FA220E"/>
    <w:rsid w:val="00FB3460"/>
    <w:rsid w:val="00FB551D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列表段落"/>
    <w:basedOn w:val="a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2">
    <w:name w:val="未解決のメンション1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68571F"/>
    <w:rPr>
      <w:rFonts w:ascii="Arial" w:hAnsi="Arial"/>
      <w:lang w:val="en-GB" w:eastAsia="en-GB"/>
    </w:rPr>
  </w:style>
  <w:style w:type="character" w:customStyle="1" w:styleId="af9">
    <w:name w:val="コメント内容 (文字)"/>
    <w:basedOn w:val="a7"/>
    <w:link w:val="af8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afa">
    <w:name w:val="Revision"/>
    <w:hidden/>
    <w:uiPriority w:val="99"/>
    <w:semiHidden/>
    <w:rsid w:val="00240F9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526</TotalTime>
  <Pages>2</Pages>
  <Words>485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Yasuki Suzuki (KDDI)</cp:lastModifiedBy>
  <cp:revision>89</cp:revision>
  <cp:lastPrinted>2002-04-23T07:10:00Z</cp:lastPrinted>
  <dcterms:created xsi:type="dcterms:W3CDTF">2023-04-10T10:42:00Z</dcterms:created>
  <dcterms:modified xsi:type="dcterms:W3CDTF">2023-08-11T08:35:00Z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